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69" w:rsidRPr="00CA7C3D" w:rsidRDefault="00B3346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33469" w:rsidRPr="00CA7C3D" w:rsidRDefault="00B3346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33469" w:rsidRPr="00CA7C3D" w:rsidRDefault="00B3346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33469" w:rsidRPr="00CA7C3D" w:rsidRDefault="00B3346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33469" w:rsidRPr="00CA7C3D" w:rsidRDefault="00B3346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06.05.2022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99</w:t>
      </w:r>
    </w:p>
    <w:p w:rsidR="00B33469" w:rsidRPr="00CA7C3D" w:rsidRDefault="00B3346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33469" w:rsidRPr="00CA7C3D" w:rsidRDefault="00B3346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B33469" w:rsidRPr="00CA7C3D" w:rsidRDefault="00B33469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33469" w:rsidRPr="00CA7C3D" w:rsidRDefault="00B3346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33469" w:rsidRPr="00FC5F2F" w:rsidRDefault="00B3346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>
        <w:rPr>
          <w:lang w:eastAsia="ru-RU"/>
        </w:rPr>
        <w:t xml:space="preserve">, подпунктом 2 пункта 6                        ст. 39.18 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B33469" w:rsidRDefault="00B3346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33469" w:rsidRPr="00336C1F" w:rsidRDefault="00B3346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33469" w:rsidRPr="00F13FF3" w:rsidRDefault="00B33469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B33469" w:rsidRPr="00F13FF3" w:rsidRDefault="00B3346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197574</w:t>
      </w:r>
      <w:r w:rsidRPr="00F13FF3">
        <w:rPr>
          <w:lang w:eastAsia="ru-RU"/>
        </w:rPr>
        <w:t>кв.м;</w:t>
      </w:r>
    </w:p>
    <w:p w:rsidR="00B33469" w:rsidRPr="00F13FF3" w:rsidRDefault="00B3346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B33469" w:rsidRPr="00F13FF3" w:rsidRDefault="00B3346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«выращивание зерновых и иных сельскохозяйственных культур</w:t>
      </w:r>
      <w:r w:rsidRPr="00F13FF3">
        <w:rPr>
          <w:lang w:eastAsia="ru-RU"/>
        </w:rPr>
        <w:t>»</w:t>
      </w:r>
      <w:r>
        <w:rPr>
          <w:lang w:eastAsia="ru-RU"/>
        </w:rPr>
        <w:t>-код вида 1.2</w:t>
      </w:r>
      <w:r w:rsidRPr="00F13FF3">
        <w:rPr>
          <w:lang w:eastAsia="ru-RU"/>
        </w:rPr>
        <w:t xml:space="preserve">;  </w:t>
      </w:r>
    </w:p>
    <w:p w:rsidR="00B33469" w:rsidRPr="00F13FF3" w:rsidRDefault="00B3346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33469" w:rsidRPr="00F13FF3" w:rsidRDefault="00B33469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33469" w:rsidRPr="00F13FF3" w:rsidRDefault="00B33469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33469" w:rsidRPr="0050051F" w:rsidRDefault="00B33469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33469" w:rsidRPr="0050051F" w:rsidRDefault="00B3346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33469" w:rsidRPr="0050051F" w:rsidRDefault="00B3346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33469" w:rsidRDefault="00B3346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B33469" w:rsidRDefault="00B33469" w:rsidP="00095619">
      <w:pPr>
        <w:spacing w:line="240" w:lineRule="auto"/>
        <w:jc w:val="both"/>
        <w:rPr>
          <w:lang w:eastAsia="ru-RU"/>
        </w:rPr>
      </w:pPr>
    </w:p>
    <w:p w:rsidR="00B33469" w:rsidRPr="0050051F" w:rsidRDefault="00B33469" w:rsidP="00095619">
      <w:pPr>
        <w:spacing w:line="240" w:lineRule="auto"/>
        <w:jc w:val="both"/>
        <w:rPr>
          <w:lang w:eastAsia="ru-RU"/>
        </w:rPr>
      </w:pPr>
    </w:p>
    <w:p w:rsidR="00B33469" w:rsidRPr="0050051F" w:rsidRDefault="00B33469" w:rsidP="00095619">
      <w:pPr>
        <w:spacing w:line="240" w:lineRule="auto"/>
        <w:rPr>
          <w:lang w:eastAsia="ru-RU"/>
        </w:rPr>
      </w:pPr>
    </w:p>
    <w:p w:rsidR="00B33469" w:rsidRPr="0050051F" w:rsidRDefault="00B33469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</w:t>
      </w:r>
      <w:r>
        <w:rPr>
          <w:lang w:eastAsia="ru-RU"/>
        </w:rPr>
        <w:t xml:space="preserve">                                                    А.М. Кусков</w:t>
      </w:r>
    </w:p>
    <w:p w:rsidR="00B33469" w:rsidRPr="0050051F" w:rsidRDefault="00B33469" w:rsidP="00095619">
      <w:pPr>
        <w:spacing w:line="240" w:lineRule="auto"/>
        <w:rPr>
          <w:lang w:eastAsia="ru-RU"/>
        </w:rPr>
      </w:pPr>
    </w:p>
    <w:p w:rsidR="00B33469" w:rsidRPr="0050051F" w:rsidRDefault="00B33469" w:rsidP="00095619">
      <w:pPr>
        <w:spacing w:line="240" w:lineRule="auto"/>
        <w:rPr>
          <w:lang w:eastAsia="ru-RU"/>
        </w:rPr>
      </w:pPr>
    </w:p>
    <w:p w:rsidR="00B33469" w:rsidRDefault="00B33469" w:rsidP="0050051F">
      <w:pPr>
        <w:spacing w:line="240" w:lineRule="auto"/>
        <w:rPr>
          <w:lang w:eastAsia="ru-RU"/>
        </w:rPr>
      </w:pPr>
    </w:p>
    <w:p w:rsidR="00B33469" w:rsidRPr="0050051F" w:rsidRDefault="00B33469" w:rsidP="0050051F">
      <w:pPr>
        <w:spacing w:line="240" w:lineRule="auto"/>
        <w:rPr>
          <w:lang w:eastAsia="ru-RU"/>
        </w:rPr>
      </w:pPr>
    </w:p>
    <w:p w:rsidR="00B33469" w:rsidRPr="00060422" w:rsidRDefault="00B3346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B33469" w:rsidRPr="00336C1F" w:rsidRDefault="00B3346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33469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469" w:rsidRDefault="00B33469" w:rsidP="006F0F01">
      <w:pPr>
        <w:spacing w:line="240" w:lineRule="auto"/>
      </w:pPr>
      <w:r>
        <w:separator/>
      </w:r>
    </w:p>
  </w:endnote>
  <w:endnote w:type="continuationSeparator" w:id="1">
    <w:p w:rsidR="00B33469" w:rsidRDefault="00B3346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469" w:rsidRDefault="00B33469" w:rsidP="006F0F01">
      <w:pPr>
        <w:spacing w:line="240" w:lineRule="auto"/>
      </w:pPr>
      <w:r>
        <w:separator/>
      </w:r>
    </w:p>
  </w:footnote>
  <w:footnote w:type="continuationSeparator" w:id="1">
    <w:p w:rsidR="00B33469" w:rsidRDefault="00B3346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3ED7"/>
    <w:rsid w:val="001F0C9A"/>
    <w:rsid w:val="002667AF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338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E3600"/>
    <w:rsid w:val="0093456D"/>
    <w:rsid w:val="00957BBE"/>
    <w:rsid w:val="009E0AD9"/>
    <w:rsid w:val="00A870FE"/>
    <w:rsid w:val="00A907A8"/>
    <w:rsid w:val="00AA779F"/>
    <w:rsid w:val="00AE56E3"/>
    <w:rsid w:val="00B33469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A0B75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339C9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6EF4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ED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55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491</Words>
  <Characters>2805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2022-05-06T11:31:00Z</cp:lastPrinted>
  <dcterms:created xsi:type="dcterms:W3CDTF">2021-06-24T09:26:00Z</dcterms:created>
  <dcterms:modified xsi:type="dcterms:W3CDTF">2022-05-12T09:12:00Z</dcterms:modified>
</cp:coreProperties>
</file>